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2EB" w:rsidRPr="00A779F9" w:rsidRDefault="00A779F9" w:rsidP="00384E4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Student A</w:t>
      </w:r>
      <w:r w:rsidR="00033FDD">
        <w:rPr>
          <w:rFonts w:ascii="Times New Roman" w:hAnsi="Times New Roman"/>
          <w:b/>
          <w:sz w:val="28"/>
          <w:szCs w:val="28"/>
        </w:rPr>
        <w:t>ctivity</w:t>
      </w:r>
      <w:r>
        <w:rPr>
          <w:rFonts w:ascii="Times New Roman" w:hAnsi="Times New Roman"/>
          <w:b/>
          <w:sz w:val="28"/>
          <w:szCs w:val="28"/>
        </w:rPr>
        <w:t xml:space="preserve"> Chart</w:t>
      </w:r>
    </w:p>
    <w:p w:rsidR="00814CB4" w:rsidRDefault="00413982" w:rsidP="00384E4B">
      <w:pPr>
        <w:rPr>
          <w:rFonts w:ascii="Times New Roman" w:hAnsi="Times New Roman"/>
        </w:rPr>
      </w:pPr>
      <w:r w:rsidRPr="003F7FF5">
        <w:rPr>
          <w:rFonts w:ascii="Times New Roman" w:hAnsi="Times New Roman"/>
        </w:rPr>
        <w:t xml:space="preserve">Use this chart to track your progress. </w:t>
      </w:r>
    </w:p>
    <w:p w:rsidR="00A779F9" w:rsidRPr="003F7FF5" w:rsidRDefault="00A779F9" w:rsidP="00384E4B">
      <w:pPr>
        <w:rPr>
          <w:rFonts w:ascii="Times New Roman" w:hAnsi="Times New Roman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1548"/>
        <w:gridCol w:w="1260"/>
        <w:gridCol w:w="6212"/>
        <w:gridCol w:w="1420"/>
      </w:tblGrid>
      <w:tr w:rsidR="00DD3F54" w:rsidRPr="003F7FF5" w:rsidTr="00075E73">
        <w:tc>
          <w:tcPr>
            <w:tcW w:w="1548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Resource</w:t>
            </w:r>
          </w:p>
        </w:tc>
        <w:tc>
          <w:tcPr>
            <w:tcW w:w="1260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Date Assigned</w:t>
            </w:r>
          </w:p>
        </w:tc>
        <w:tc>
          <w:tcPr>
            <w:tcW w:w="6212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Activity</w:t>
            </w:r>
          </w:p>
        </w:tc>
        <w:tc>
          <w:tcPr>
            <w:tcW w:w="1420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Date</w:t>
            </w:r>
          </w:p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Completed</w:t>
            </w:r>
          </w:p>
        </w:tc>
      </w:tr>
    </w:tbl>
    <w:p w:rsidR="008D7026" w:rsidRDefault="008D7026" w:rsidP="00384E4B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260"/>
        <w:gridCol w:w="6210"/>
        <w:gridCol w:w="1422"/>
      </w:tblGrid>
      <w:tr w:rsidR="001561F6" w:rsidRPr="003F7FF5" w:rsidTr="001561F6">
        <w:trPr>
          <w:trHeight w:val="332"/>
        </w:trPr>
        <w:tc>
          <w:tcPr>
            <w:tcW w:w="1548" w:type="dxa"/>
            <w:vMerge w:val="restart"/>
          </w:tcPr>
          <w:p w:rsidR="001561F6" w:rsidRDefault="001561F6" w:rsidP="00400C87">
            <w:pPr>
              <w:rPr>
                <w:rFonts w:ascii="Times New Roman" w:hAnsi="Times New Roman"/>
                <w:b/>
              </w:rPr>
            </w:pPr>
          </w:p>
          <w:p w:rsidR="001561F6" w:rsidRPr="003F7FF5" w:rsidRDefault="001561F6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Oxford</w:t>
            </w:r>
          </w:p>
          <w:p w:rsidR="001561F6" w:rsidRPr="003F7FF5" w:rsidRDefault="001561F6" w:rsidP="00400C8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Pictur</w:t>
            </w:r>
            <w:r w:rsidRPr="003F7FF5">
              <w:rPr>
                <w:rFonts w:ascii="Times New Roman" w:hAnsi="Times New Roman"/>
                <w:b/>
              </w:rPr>
              <w:t xml:space="preserve">e </w:t>
            </w:r>
          </w:p>
          <w:p w:rsidR="001561F6" w:rsidRPr="003F7FF5" w:rsidRDefault="001561F6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Dictionary</w:t>
            </w:r>
          </w:p>
          <w:p w:rsidR="001561F6" w:rsidRPr="003F7FF5" w:rsidRDefault="001561F6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2</w:t>
            </w:r>
            <w:r w:rsidRPr="003F7FF5">
              <w:rPr>
                <w:rFonts w:ascii="Times New Roman" w:hAnsi="Times New Roman"/>
                <w:b/>
                <w:vertAlign w:val="superscript"/>
              </w:rPr>
              <w:t>nd</w:t>
            </w:r>
            <w:r w:rsidRPr="003F7FF5">
              <w:rPr>
                <w:rFonts w:ascii="Times New Roman" w:hAnsi="Times New Roman"/>
                <w:b/>
              </w:rPr>
              <w:t xml:space="preserve"> Ed.</w:t>
            </w:r>
          </w:p>
        </w:tc>
        <w:tc>
          <w:tcPr>
            <w:tcW w:w="1260" w:type="dxa"/>
          </w:tcPr>
          <w:p w:rsidR="001561F6" w:rsidRPr="003F7FF5" w:rsidRDefault="001561F6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210" w:type="dxa"/>
          </w:tcPr>
          <w:p w:rsidR="001561F6" w:rsidRDefault="001561F6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Vocabulary</w:t>
            </w:r>
          </w:p>
        </w:tc>
        <w:tc>
          <w:tcPr>
            <w:tcW w:w="1422" w:type="dxa"/>
          </w:tcPr>
          <w:p w:rsidR="001561F6" w:rsidRPr="003F7FF5" w:rsidRDefault="001561F6" w:rsidP="00AB5577">
            <w:pPr>
              <w:rPr>
                <w:rFonts w:ascii="Times New Roman" w:hAnsi="Times New Roman"/>
              </w:rPr>
            </w:pPr>
          </w:p>
        </w:tc>
      </w:tr>
      <w:tr w:rsidR="001561F6" w:rsidRPr="003F7FF5" w:rsidTr="001561F6">
        <w:trPr>
          <w:trHeight w:val="575"/>
        </w:trPr>
        <w:tc>
          <w:tcPr>
            <w:tcW w:w="1548" w:type="dxa"/>
            <w:vMerge/>
          </w:tcPr>
          <w:p w:rsidR="001561F6" w:rsidRPr="003F7FF5" w:rsidRDefault="001561F6" w:rsidP="00400C87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1561F6" w:rsidRPr="003F7FF5" w:rsidRDefault="001561F6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210" w:type="dxa"/>
          </w:tcPr>
          <w:p w:rsidR="001561F6" w:rsidRDefault="001561F6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Measurements Page 17</w:t>
            </w:r>
          </w:p>
          <w:p w:rsidR="001561F6" w:rsidRPr="003F7FF5" w:rsidRDefault="001561F6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Listen to the Words: CD # 1 Track 13</w:t>
            </w:r>
          </w:p>
        </w:tc>
        <w:tc>
          <w:tcPr>
            <w:tcW w:w="1422" w:type="dxa"/>
          </w:tcPr>
          <w:p w:rsidR="001561F6" w:rsidRPr="003F7FF5" w:rsidRDefault="001561F6" w:rsidP="00AB5577">
            <w:pPr>
              <w:rPr>
                <w:rFonts w:ascii="Times New Roman" w:hAnsi="Times New Roman"/>
              </w:rPr>
            </w:pPr>
          </w:p>
        </w:tc>
      </w:tr>
      <w:tr w:rsidR="001561F6" w:rsidRPr="003F7FF5" w:rsidTr="001561F6">
        <w:trPr>
          <w:trHeight w:val="70"/>
        </w:trPr>
        <w:tc>
          <w:tcPr>
            <w:tcW w:w="1548" w:type="dxa"/>
            <w:vMerge/>
          </w:tcPr>
          <w:p w:rsidR="001561F6" w:rsidRPr="003F7FF5" w:rsidRDefault="001561F6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1561F6" w:rsidRPr="003F7FF5" w:rsidRDefault="001561F6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210" w:type="dxa"/>
          </w:tcPr>
          <w:p w:rsidR="001561F6" w:rsidRPr="003F7FF5" w:rsidRDefault="001561F6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Weights and Measures Pages 75</w:t>
            </w:r>
          </w:p>
          <w:p w:rsidR="001561F6" w:rsidRPr="003F7FF5" w:rsidRDefault="001561F6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Listen to the words: CD # 2</w:t>
            </w:r>
            <w:r w:rsidRPr="003F7FF5">
              <w:rPr>
                <w:rFonts w:ascii="Times New Roman" w:hAnsi="Times New Roman"/>
              </w:rPr>
              <w:t xml:space="preserve">: Track 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422" w:type="dxa"/>
          </w:tcPr>
          <w:p w:rsidR="001561F6" w:rsidRPr="003F7FF5" w:rsidRDefault="001561F6" w:rsidP="00AB5577">
            <w:pPr>
              <w:rPr>
                <w:rFonts w:ascii="Times New Roman" w:hAnsi="Times New Roman"/>
              </w:rPr>
            </w:pPr>
          </w:p>
        </w:tc>
      </w:tr>
      <w:tr w:rsidR="001561F6" w:rsidRPr="003F7FF5" w:rsidTr="001561F6">
        <w:tc>
          <w:tcPr>
            <w:tcW w:w="1548" w:type="dxa"/>
            <w:vMerge/>
          </w:tcPr>
          <w:p w:rsidR="001561F6" w:rsidRPr="003F7FF5" w:rsidRDefault="001561F6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1561F6" w:rsidRPr="003F7FF5" w:rsidRDefault="001561F6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210" w:type="dxa"/>
          </w:tcPr>
          <w:p w:rsidR="001561F6" w:rsidRPr="003F7FF5" w:rsidRDefault="001561F6" w:rsidP="00400C87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 xml:space="preserve">High Beginning Workbook Page </w:t>
            </w:r>
            <w:r>
              <w:rPr>
                <w:rFonts w:ascii="Times New Roman" w:hAnsi="Times New Roman"/>
              </w:rPr>
              <w:t>17, 75</w:t>
            </w:r>
          </w:p>
        </w:tc>
        <w:tc>
          <w:tcPr>
            <w:tcW w:w="1422" w:type="dxa"/>
          </w:tcPr>
          <w:p w:rsidR="001561F6" w:rsidRPr="003F7FF5" w:rsidRDefault="001561F6" w:rsidP="00AB5577">
            <w:pPr>
              <w:rPr>
                <w:rFonts w:ascii="Times New Roman" w:hAnsi="Times New Roman"/>
              </w:rPr>
            </w:pPr>
          </w:p>
        </w:tc>
      </w:tr>
      <w:tr w:rsidR="001561F6" w:rsidRPr="003F7FF5" w:rsidTr="001561F6">
        <w:tc>
          <w:tcPr>
            <w:tcW w:w="1548" w:type="dxa"/>
            <w:vMerge/>
          </w:tcPr>
          <w:p w:rsidR="001561F6" w:rsidRPr="003F7FF5" w:rsidRDefault="001561F6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1561F6" w:rsidRPr="003F7FF5" w:rsidRDefault="001561F6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210" w:type="dxa"/>
          </w:tcPr>
          <w:p w:rsidR="001561F6" w:rsidRPr="003F7FF5" w:rsidRDefault="001561F6" w:rsidP="00400C87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 xml:space="preserve">Low Intermediate Workbook Page </w:t>
            </w:r>
            <w:r>
              <w:rPr>
                <w:rFonts w:ascii="Times New Roman" w:hAnsi="Times New Roman"/>
              </w:rPr>
              <w:t>17, 75</w:t>
            </w:r>
          </w:p>
        </w:tc>
        <w:tc>
          <w:tcPr>
            <w:tcW w:w="1422" w:type="dxa"/>
          </w:tcPr>
          <w:p w:rsidR="001561F6" w:rsidRPr="003F7FF5" w:rsidRDefault="001561F6" w:rsidP="00AB5577">
            <w:pPr>
              <w:rPr>
                <w:rFonts w:ascii="Times New Roman" w:hAnsi="Times New Roman"/>
              </w:rPr>
            </w:pPr>
          </w:p>
        </w:tc>
      </w:tr>
      <w:tr w:rsidR="001561F6" w:rsidRPr="003F7FF5" w:rsidTr="001561F6">
        <w:tc>
          <w:tcPr>
            <w:tcW w:w="1548" w:type="dxa"/>
            <w:vMerge/>
          </w:tcPr>
          <w:p w:rsidR="001561F6" w:rsidRPr="003F7FF5" w:rsidRDefault="001561F6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1561F6" w:rsidRPr="003F7FF5" w:rsidRDefault="001561F6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210" w:type="dxa"/>
          </w:tcPr>
          <w:p w:rsidR="001561F6" w:rsidRPr="001561F6" w:rsidRDefault="001561F6" w:rsidP="00400C87">
            <w:pPr>
              <w:rPr>
                <w:rFonts w:ascii="Times New Roman" w:hAnsi="Times New Roman"/>
                <w:i/>
              </w:rPr>
            </w:pPr>
            <w:r w:rsidRPr="001561F6">
              <w:rPr>
                <w:rFonts w:ascii="Times New Roman" w:hAnsi="Times New Roman"/>
                <w:i/>
              </w:rPr>
              <w:t xml:space="preserve">Extended Study: </w:t>
            </w:r>
          </w:p>
          <w:p w:rsidR="001561F6" w:rsidRPr="001561F6" w:rsidRDefault="001561F6" w:rsidP="00400C87">
            <w:pPr>
              <w:rPr>
                <w:rFonts w:ascii="Times New Roman" w:hAnsi="Times New Roman"/>
                <w:i/>
              </w:rPr>
            </w:pPr>
            <w:r w:rsidRPr="001561F6">
              <w:rPr>
                <w:rFonts w:ascii="Times New Roman" w:hAnsi="Times New Roman"/>
                <w:i/>
              </w:rPr>
              <w:t>Containers and Packaging P. 74</w:t>
            </w:r>
          </w:p>
          <w:p w:rsidR="001561F6" w:rsidRPr="001561F6" w:rsidRDefault="001561F6" w:rsidP="00400C87">
            <w:pPr>
              <w:rPr>
                <w:rFonts w:ascii="Times New Roman" w:hAnsi="Times New Roman"/>
                <w:i/>
              </w:rPr>
            </w:pPr>
            <w:r w:rsidRPr="001561F6">
              <w:rPr>
                <w:rFonts w:ascii="Times New Roman" w:hAnsi="Times New Roman"/>
                <w:i/>
              </w:rPr>
              <w:t>Listen to the words: CD # 3 Track 8</w:t>
            </w:r>
          </w:p>
          <w:p w:rsidR="001561F6" w:rsidRPr="001561F6" w:rsidRDefault="001561F6" w:rsidP="00400C87">
            <w:pPr>
              <w:rPr>
                <w:rFonts w:ascii="Times New Roman" w:hAnsi="Times New Roman"/>
                <w:i/>
              </w:rPr>
            </w:pPr>
            <w:r w:rsidRPr="001561F6">
              <w:rPr>
                <w:rFonts w:ascii="Times New Roman" w:hAnsi="Times New Roman"/>
                <w:i/>
              </w:rPr>
              <w:t>High Beginning Workbook Page 74</w:t>
            </w:r>
          </w:p>
          <w:p w:rsidR="001561F6" w:rsidRPr="003F7FF5" w:rsidRDefault="001561F6" w:rsidP="00400C87">
            <w:pPr>
              <w:rPr>
                <w:rFonts w:ascii="Times New Roman" w:hAnsi="Times New Roman"/>
              </w:rPr>
            </w:pPr>
            <w:r w:rsidRPr="001561F6">
              <w:rPr>
                <w:rFonts w:ascii="Times New Roman" w:hAnsi="Times New Roman"/>
                <w:i/>
              </w:rPr>
              <w:t>Low Intermediate Workbook Page 74</w:t>
            </w:r>
          </w:p>
        </w:tc>
        <w:tc>
          <w:tcPr>
            <w:tcW w:w="1422" w:type="dxa"/>
          </w:tcPr>
          <w:p w:rsidR="001561F6" w:rsidRPr="003F7FF5" w:rsidRDefault="001561F6" w:rsidP="00AB5577">
            <w:pPr>
              <w:rPr>
                <w:rFonts w:ascii="Times New Roman" w:hAnsi="Times New Roman"/>
              </w:rPr>
            </w:pPr>
          </w:p>
        </w:tc>
      </w:tr>
    </w:tbl>
    <w:p w:rsidR="000146BD" w:rsidRPr="003F7FF5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260"/>
        <w:gridCol w:w="6210"/>
        <w:gridCol w:w="1422"/>
      </w:tblGrid>
      <w:tr w:rsidR="00DD3F54" w:rsidRPr="003F7FF5" w:rsidTr="001561F6">
        <w:tc>
          <w:tcPr>
            <w:tcW w:w="1548" w:type="dxa"/>
            <w:vMerge w:val="restart"/>
          </w:tcPr>
          <w:p w:rsidR="00400C87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USA</w:t>
            </w:r>
          </w:p>
          <w:p w:rsidR="00DD3F54" w:rsidRPr="003F7FF5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 xml:space="preserve"> Lear</w:t>
            </w:r>
            <w:r w:rsidR="003F7FF5" w:rsidRPr="003F7FF5">
              <w:rPr>
                <w:rFonts w:ascii="Times New Roman" w:hAnsi="Times New Roman"/>
                <w:b/>
              </w:rPr>
              <w:t>n</w:t>
            </w:r>
            <w:r w:rsidRPr="003F7FF5">
              <w:rPr>
                <w:rFonts w:ascii="Times New Roman" w:hAnsi="Times New Roman"/>
                <w:b/>
              </w:rPr>
              <w:t>s</w:t>
            </w:r>
          </w:p>
          <w:p w:rsidR="003F7FF5" w:rsidRPr="00400C87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Website</w:t>
            </w:r>
          </w:p>
        </w:tc>
        <w:tc>
          <w:tcPr>
            <w:tcW w:w="126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210" w:type="dxa"/>
          </w:tcPr>
          <w:p w:rsidR="00400C87" w:rsidRPr="003F7FF5" w:rsidRDefault="00400C87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1561F6">
        <w:tc>
          <w:tcPr>
            <w:tcW w:w="1548" w:type="dxa"/>
            <w:vMerge/>
          </w:tcPr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260" w:type="dxa"/>
          </w:tcPr>
          <w:p w:rsidR="00400C87" w:rsidRPr="003F7FF5" w:rsidRDefault="00400C87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210" w:type="dxa"/>
          </w:tcPr>
          <w:p w:rsidR="00400C87" w:rsidRPr="003F7FF5" w:rsidRDefault="00400C87" w:rsidP="00075E73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400C87" w:rsidRPr="003F7FF5" w:rsidRDefault="00400C87" w:rsidP="008916BD">
            <w:pPr>
              <w:rPr>
                <w:rFonts w:ascii="Times New Roman" w:hAnsi="Times New Roman"/>
              </w:rPr>
            </w:pPr>
          </w:p>
        </w:tc>
      </w:tr>
      <w:tr w:rsidR="00DD3F54" w:rsidRPr="003F7FF5" w:rsidTr="001561F6">
        <w:trPr>
          <w:trHeight w:val="323"/>
        </w:trPr>
        <w:tc>
          <w:tcPr>
            <w:tcW w:w="1548" w:type="dxa"/>
            <w:vMerge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210" w:type="dxa"/>
          </w:tcPr>
          <w:p w:rsidR="00DD3F54" w:rsidRPr="003F7FF5" w:rsidRDefault="00DD3F54" w:rsidP="00075E73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Pr="003F7FF5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260"/>
        <w:gridCol w:w="6210"/>
        <w:gridCol w:w="1422"/>
      </w:tblGrid>
      <w:tr w:rsidR="00DD3F54" w:rsidRPr="003F7FF5" w:rsidTr="001561F6">
        <w:tc>
          <w:tcPr>
            <w:tcW w:w="1548" w:type="dxa"/>
            <w:vMerge w:val="restart"/>
          </w:tcPr>
          <w:p w:rsidR="00DD3F54" w:rsidRPr="00400C87" w:rsidRDefault="00400C87" w:rsidP="00400C87">
            <w:pPr>
              <w:rPr>
                <w:rFonts w:ascii="Times New Roman" w:hAnsi="Times New Roman"/>
                <w:b/>
              </w:rPr>
            </w:pPr>
            <w:r w:rsidRPr="00400C87">
              <w:rPr>
                <w:rFonts w:ascii="Times New Roman" w:hAnsi="Times New Roman"/>
                <w:b/>
              </w:rPr>
              <w:t xml:space="preserve">Basic Grammar 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 w:rsidRPr="00400C87">
              <w:rPr>
                <w:rFonts w:ascii="Times New Roman" w:hAnsi="Times New Roman"/>
                <w:b/>
              </w:rPr>
              <w:t>In Use</w:t>
            </w:r>
          </w:p>
        </w:tc>
        <w:tc>
          <w:tcPr>
            <w:tcW w:w="126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210" w:type="dxa"/>
          </w:tcPr>
          <w:p w:rsidR="00400C87" w:rsidRDefault="001561F6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Unit 68 A car, some money (Countable and uncountable 1) </w:t>
            </w:r>
          </w:p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1561F6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210" w:type="dxa"/>
          </w:tcPr>
          <w:p w:rsidR="00400C87" w:rsidRDefault="003F7FF5" w:rsidP="008916BD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 xml:space="preserve">Unit </w:t>
            </w:r>
            <w:r w:rsidR="001561F6">
              <w:rPr>
                <w:rFonts w:ascii="Times New Roman" w:hAnsi="Times New Roman"/>
              </w:rPr>
              <w:t>69 A car, some money (Countable and uncountable 2)</w:t>
            </w:r>
          </w:p>
          <w:p w:rsidR="00A779F9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Tr="00075E73">
        <w:tc>
          <w:tcPr>
            <w:tcW w:w="1548" w:type="dxa"/>
            <w:vMerge w:val="restart"/>
          </w:tcPr>
          <w:p w:rsidR="00DD3F54" w:rsidRPr="007616F5" w:rsidRDefault="00DD3F54" w:rsidP="00400C87">
            <w:pPr>
              <w:rPr>
                <w:rFonts w:ascii="Times New Roman" w:hAnsi="Times New Roman"/>
                <w:b/>
              </w:rPr>
            </w:pPr>
            <w:proofErr w:type="spellStart"/>
            <w:r w:rsidRPr="007616F5">
              <w:rPr>
                <w:rFonts w:ascii="Times New Roman" w:hAnsi="Times New Roman"/>
                <w:b/>
              </w:rPr>
              <w:t>Sed</w:t>
            </w:r>
            <w:proofErr w:type="spellEnd"/>
            <w:r w:rsidRPr="007616F5">
              <w:rPr>
                <w:rFonts w:ascii="Times New Roman" w:hAnsi="Times New Roman"/>
                <w:b/>
              </w:rPr>
              <w:t xml:space="preserve"> de </w:t>
            </w:r>
          </w:p>
          <w:p w:rsidR="00DD3F54" w:rsidRDefault="00DD3F54" w:rsidP="00400C87">
            <w:pPr>
              <w:rPr>
                <w:rFonts w:ascii="Times New Roman" w:hAnsi="Times New Roman"/>
              </w:rPr>
            </w:pPr>
            <w:r w:rsidRPr="007616F5">
              <w:rPr>
                <w:rFonts w:ascii="Times New Roman" w:hAnsi="Times New Roman"/>
                <w:b/>
              </w:rPr>
              <w:t>Saber</w:t>
            </w: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400C87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Vocabulary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1561F6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Book 6</w:t>
            </w:r>
            <w:r w:rsidR="00400C87" w:rsidRPr="00400C87">
              <w:rPr>
                <w:rFonts w:ascii="Times New Roman" w:hAnsi="Times New Roman"/>
              </w:rPr>
              <w:t xml:space="preserve">: Pages </w:t>
            </w:r>
            <w:r>
              <w:rPr>
                <w:rFonts w:ascii="Times New Roman" w:hAnsi="Times New Roman"/>
              </w:rPr>
              <w:t>8-9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A779F9" w:rsidRPr="003F7FF5" w:rsidTr="00A779F9">
        <w:trPr>
          <w:trHeight w:val="377"/>
        </w:trPr>
        <w:tc>
          <w:tcPr>
            <w:tcW w:w="1548" w:type="dxa"/>
            <w:vMerge w:val="restart"/>
          </w:tcPr>
          <w:p w:rsidR="00A779F9" w:rsidRDefault="00A779F9" w:rsidP="008916B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Other</w:t>
            </w:r>
          </w:p>
          <w:p w:rsidR="00A779F9" w:rsidRPr="00400C87" w:rsidRDefault="00A779F9" w:rsidP="008916B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Vocabulary</w:t>
            </w:r>
          </w:p>
        </w:tc>
        <w:tc>
          <w:tcPr>
            <w:tcW w:w="135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English/Spanish Dairy Vocabulary</w:t>
            </w:r>
          </w:p>
        </w:tc>
        <w:tc>
          <w:tcPr>
            <w:tcW w:w="1422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</w:tr>
      <w:tr w:rsidR="00A779F9" w:rsidRPr="003F7FF5" w:rsidTr="008916BD">
        <w:trPr>
          <w:trHeight w:val="377"/>
        </w:trPr>
        <w:tc>
          <w:tcPr>
            <w:tcW w:w="1548" w:type="dxa"/>
            <w:vMerge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English/Spanish Cognates</w:t>
            </w:r>
          </w:p>
        </w:tc>
        <w:tc>
          <w:tcPr>
            <w:tcW w:w="1422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</w:tr>
      <w:tr w:rsidR="00A779F9" w:rsidRPr="003F7FF5" w:rsidTr="008916BD">
        <w:trPr>
          <w:trHeight w:val="377"/>
        </w:trPr>
        <w:tc>
          <w:tcPr>
            <w:tcW w:w="1548" w:type="dxa"/>
            <w:vMerge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Default="00624530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Dairy Facts and Figures Vocabulary</w:t>
            </w:r>
          </w:p>
        </w:tc>
        <w:tc>
          <w:tcPr>
            <w:tcW w:w="1422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</w:tr>
    </w:tbl>
    <w:p w:rsidR="00075E73" w:rsidRDefault="00075E73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Tr="00075E73">
        <w:tc>
          <w:tcPr>
            <w:tcW w:w="1548" w:type="dxa"/>
            <w:vMerge w:val="restart"/>
          </w:tcPr>
          <w:p w:rsidR="00DD3F54" w:rsidRPr="00F22ADC" w:rsidRDefault="00F22ADC" w:rsidP="00075E73">
            <w:pPr>
              <w:rPr>
                <w:rFonts w:ascii="Times New Roman" w:hAnsi="Times New Roman"/>
                <w:b/>
              </w:rPr>
            </w:pPr>
            <w:r w:rsidRPr="00F22ADC">
              <w:rPr>
                <w:rFonts w:ascii="Times New Roman" w:hAnsi="Times New Roman"/>
                <w:b/>
              </w:rPr>
              <w:t>Other Activit</w:t>
            </w:r>
            <w:r>
              <w:rPr>
                <w:rFonts w:ascii="Times New Roman" w:hAnsi="Times New Roman"/>
                <w:b/>
              </w:rPr>
              <w:t>ies</w:t>
            </w: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624530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Dairy Facts and Figures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Pr="00075E73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Pr="00075E73" w:rsidRDefault="00624530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Check Your Knowledge – Dairy Facts and Figures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7616F5" w:rsidRPr="00010663" w:rsidRDefault="007616F5" w:rsidP="00DD3F54">
      <w:pPr>
        <w:rPr>
          <w:rFonts w:ascii="Times New Roman" w:hAnsi="Times New Roman"/>
        </w:rPr>
      </w:pPr>
    </w:p>
    <w:sectPr w:rsidR="007616F5" w:rsidRPr="00010663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67BA" w:rsidRDefault="006167BA" w:rsidP="00814CB4">
      <w:r>
        <w:separator/>
      </w:r>
    </w:p>
  </w:endnote>
  <w:endnote w:type="continuationSeparator" w:id="1">
    <w:p w:rsidR="006167BA" w:rsidRDefault="006167BA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ESL Dairy Curriculum</w:t>
    </w:r>
  </w:p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Northwest Iowa Community College</w:t>
    </w:r>
  </w:p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2009</w:t>
    </w:r>
  </w:p>
  <w:p w:rsidR="00413982" w:rsidRPr="00010663" w:rsidRDefault="00413982" w:rsidP="005E47D6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67BA" w:rsidRDefault="006167BA" w:rsidP="00814CB4">
      <w:r>
        <w:separator/>
      </w:r>
    </w:p>
  </w:footnote>
  <w:footnote w:type="continuationSeparator" w:id="1">
    <w:p w:rsidR="006167BA" w:rsidRDefault="006167BA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982" w:rsidRPr="00010663" w:rsidRDefault="0041398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010663">
      <w:rPr>
        <w:rFonts w:ascii="Times New Roman" w:hAnsi="Times New Roman"/>
        <w:color w:val="4F6228" w:themeColor="accent3" w:themeShade="80"/>
        <w:sz w:val="32"/>
        <w:szCs w:val="32"/>
      </w:rPr>
      <w:t xml:space="preserve">Lesson </w:t>
    </w:r>
    <w:r w:rsidR="006167BA">
      <w:rPr>
        <w:rFonts w:ascii="Times New Roman" w:hAnsi="Times New Roman"/>
        <w:color w:val="4F6228" w:themeColor="accent3" w:themeShade="80"/>
        <w:sz w:val="32"/>
        <w:szCs w:val="32"/>
      </w:rPr>
      <w:t>7 Measurement</w:t>
    </w:r>
  </w:p>
  <w:p w:rsidR="00413982" w:rsidRDefault="0041398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56125"/>
    <w:multiLevelType w:val="hybridMultilevel"/>
    <w:tmpl w:val="043CB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AFF2E30"/>
    <w:multiLevelType w:val="hybridMultilevel"/>
    <w:tmpl w:val="5D504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9F633C"/>
    <w:multiLevelType w:val="hybridMultilevel"/>
    <w:tmpl w:val="710C6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5"/>
  </w:num>
  <w:num w:numId="4">
    <w:abstractNumId w:val="6"/>
  </w:num>
  <w:num w:numId="5">
    <w:abstractNumId w:val="9"/>
  </w:num>
  <w:num w:numId="6">
    <w:abstractNumId w:val="16"/>
  </w:num>
  <w:num w:numId="7">
    <w:abstractNumId w:val="13"/>
  </w:num>
  <w:num w:numId="8">
    <w:abstractNumId w:val="18"/>
  </w:num>
  <w:num w:numId="9">
    <w:abstractNumId w:val="12"/>
  </w:num>
  <w:num w:numId="10">
    <w:abstractNumId w:val="8"/>
  </w:num>
  <w:num w:numId="11">
    <w:abstractNumId w:val="7"/>
  </w:num>
  <w:num w:numId="12">
    <w:abstractNumId w:val="1"/>
  </w:num>
  <w:num w:numId="13">
    <w:abstractNumId w:val="17"/>
  </w:num>
  <w:num w:numId="14">
    <w:abstractNumId w:val="14"/>
  </w:num>
  <w:num w:numId="15">
    <w:abstractNumId w:val="11"/>
  </w:num>
  <w:num w:numId="16">
    <w:abstractNumId w:val="2"/>
  </w:num>
  <w:num w:numId="17">
    <w:abstractNumId w:val="4"/>
  </w:num>
  <w:num w:numId="18">
    <w:abstractNumId w:val="0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46081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1561F6"/>
    <w:rsid w:val="00010663"/>
    <w:rsid w:val="000146BD"/>
    <w:rsid w:val="0001591B"/>
    <w:rsid w:val="00026809"/>
    <w:rsid w:val="00033FDD"/>
    <w:rsid w:val="00035278"/>
    <w:rsid w:val="00037B4B"/>
    <w:rsid w:val="000437D3"/>
    <w:rsid w:val="00047A9A"/>
    <w:rsid w:val="00050330"/>
    <w:rsid w:val="0005214F"/>
    <w:rsid w:val="00063D96"/>
    <w:rsid w:val="00071DDE"/>
    <w:rsid w:val="00075E73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A5DE8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34704"/>
    <w:rsid w:val="00141E4F"/>
    <w:rsid w:val="00143FB2"/>
    <w:rsid w:val="00146610"/>
    <w:rsid w:val="001561F6"/>
    <w:rsid w:val="00156783"/>
    <w:rsid w:val="00157D1F"/>
    <w:rsid w:val="001672AF"/>
    <w:rsid w:val="001936A2"/>
    <w:rsid w:val="0019403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1B0A"/>
    <w:rsid w:val="00202663"/>
    <w:rsid w:val="0020752D"/>
    <w:rsid w:val="002136A8"/>
    <w:rsid w:val="002231A9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159E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3F7FF5"/>
    <w:rsid w:val="00400C87"/>
    <w:rsid w:val="00407029"/>
    <w:rsid w:val="00407C24"/>
    <w:rsid w:val="00413982"/>
    <w:rsid w:val="0042239C"/>
    <w:rsid w:val="00427822"/>
    <w:rsid w:val="00434E8B"/>
    <w:rsid w:val="004422BF"/>
    <w:rsid w:val="004435E7"/>
    <w:rsid w:val="0045124D"/>
    <w:rsid w:val="00467330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11DF6"/>
    <w:rsid w:val="00512465"/>
    <w:rsid w:val="00514582"/>
    <w:rsid w:val="00514987"/>
    <w:rsid w:val="00515FA2"/>
    <w:rsid w:val="00517515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4EE2"/>
    <w:rsid w:val="005B5AC0"/>
    <w:rsid w:val="005C232E"/>
    <w:rsid w:val="005C3210"/>
    <w:rsid w:val="005C352A"/>
    <w:rsid w:val="005C50EC"/>
    <w:rsid w:val="005D2876"/>
    <w:rsid w:val="005D4991"/>
    <w:rsid w:val="005E1383"/>
    <w:rsid w:val="005E47D6"/>
    <w:rsid w:val="005F44A1"/>
    <w:rsid w:val="006167BA"/>
    <w:rsid w:val="00616B6B"/>
    <w:rsid w:val="00624530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2BB3"/>
    <w:rsid w:val="006C499E"/>
    <w:rsid w:val="006C513D"/>
    <w:rsid w:val="006C73C7"/>
    <w:rsid w:val="006D1918"/>
    <w:rsid w:val="006D2518"/>
    <w:rsid w:val="006D3BF3"/>
    <w:rsid w:val="006D4A13"/>
    <w:rsid w:val="006D69EC"/>
    <w:rsid w:val="006E0DFC"/>
    <w:rsid w:val="006E13DF"/>
    <w:rsid w:val="006F37F3"/>
    <w:rsid w:val="007154D0"/>
    <w:rsid w:val="0072067D"/>
    <w:rsid w:val="00731E16"/>
    <w:rsid w:val="00745E02"/>
    <w:rsid w:val="00747ABA"/>
    <w:rsid w:val="007616F5"/>
    <w:rsid w:val="00767DA5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0E6E"/>
    <w:rsid w:val="00884C6A"/>
    <w:rsid w:val="008913C9"/>
    <w:rsid w:val="00892915"/>
    <w:rsid w:val="008A756D"/>
    <w:rsid w:val="008A76FF"/>
    <w:rsid w:val="008B5450"/>
    <w:rsid w:val="008C424E"/>
    <w:rsid w:val="008D7026"/>
    <w:rsid w:val="00900327"/>
    <w:rsid w:val="009069A7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2CE8"/>
    <w:rsid w:val="00963B90"/>
    <w:rsid w:val="00965103"/>
    <w:rsid w:val="00986E42"/>
    <w:rsid w:val="00992E10"/>
    <w:rsid w:val="0099552F"/>
    <w:rsid w:val="009C5E6F"/>
    <w:rsid w:val="009D5D07"/>
    <w:rsid w:val="009E6112"/>
    <w:rsid w:val="00A00C00"/>
    <w:rsid w:val="00A06F55"/>
    <w:rsid w:val="00A07CA9"/>
    <w:rsid w:val="00A17D21"/>
    <w:rsid w:val="00A46564"/>
    <w:rsid w:val="00A51BAE"/>
    <w:rsid w:val="00A55E22"/>
    <w:rsid w:val="00A61E9D"/>
    <w:rsid w:val="00A779F9"/>
    <w:rsid w:val="00A80D14"/>
    <w:rsid w:val="00A81B0D"/>
    <w:rsid w:val="00A91242"/>
    <w:rsid w:val="00AA7699"/>
    <w:rsid w:val="00AB40E4"/>
    <w:rsid w:val="00AB5577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151CC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6669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D3F54"/>
    <w:rsid w:val="00DD7E30"/>
    <w:rsid w:val="00DE1351"/>
    <w:rsid w:val="00DE71C0"/>
    <w:rsid w:val="00DF228A"/>
    <w:rsid w:val="00DF3A60"/>
    <w:rsid w:val="00E02743"/>
    <w:rsid w:val="00E06FD2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6595"/>
    <w:rsid w:val="00EA6E10"/>
    <w:rsid w:val="00EB74EB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179AF"/>
    <w:rsid w:val="00F20F73"/>
    <w:rsid w:val="00F22ADC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  <w:rsid w:val="00FF1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Hyperlink">
    <w:name w:val="Hyperlink"/>
    <w:basedOn w:val="DefaultParagraphFont"/>
    <w:rsid w:val="0041398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F7F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student%20activity%20char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student activity chart</Template>
  <TotalTime>1</TotalTime>
  <Pages>1</Pages>
  <Words>146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 Rolston</cp:lastModifiedBy>
  <cp:revision>2</cp:revision>
  <cp:lastPrinted>2009-05-20T21:42:00Z</cp:lastPrinted>
  <dcterms:created xsi:type="dcterms:W3CDTF">2009-06-02T02:12:00Z</dcterms:created>
  <dcterms:modified xsi:type="dcterms:W3CDTF">2009-06-02T02:12:00Z</dcterms:modified>
</cp:coreProperties>
</file>